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2017年度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“全区优秀共青团员”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道力根</w:t>
      </w: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申报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事迹材料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道力根同学于2014年参军入伍，在部队中摔打磨练，铸就了他坚韧的意志，强健的体魄。在2015年被部队选派到呼和浩特警犬训练基地参加警犬训导员培训，并于同年5月抽调参加环京检查站勤务，7月参加国家领导人一级警戒勤务。同时获得优秀士兵和嘉奖的鼓励。2016年光荣退伍入学呼和浩特职业学院，长期的部队生活让他明白作为共青团中的一员，更要严格要求自己，并且学习上争高分，政治上要先进，活动中要用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思想上：他用心上进，热爱社会主义祖国，拥护中国共产党的领导，用心参与学校组织的各项团员活动，在活动中学习理论，在活动中实践理论，真正做到学以致用;遵守学院各项规章制度，认真学习《团的章程》，自觉履行团员的义务，执行团的决议，遵守团的纪律，完成团组织交给的任务，发挥团员的模范作用，尽到一个团员应尽的职责。树立起作为共青团员就应起到带头和模范作用；其次，用心参与学校组织的各项团员活动，在活动中学习理论，在活动中实践理论。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00" w:lineRule="exact"/>
        <w:ind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2、学习上：他始终坚持学习不耽误工作，工作不耽误学习的思想。从进校以来学习一向未松懈，制定科学的职业生涯规划，有明确的学习目标，认真研究专业知识，刻苦学习，努力奋进。遇到不懂不会的主动向其他同学请教，谦虚好学，取长补短，达到共同进步的目的。上课时认真听讲，做好笔记，用心思考，并带动同学与老师之间的互动；课后认真有效的完成各科老师布置的任务，并经常通过各种途径浏览各类报刊杂志，陶冶自己的情操，开阔自己的视野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3、生活上：他重视人际交往，认为与同学朋友之间的关系十分重要，这不但关系到生活能否过的充实，更体现了一个人交际潜力的好坏和个人素质、品质的高低，所以他结交了很多优秀的朋友。其次，他崇尚质朴的生活，并养成良好的生活习惯和正确的价值观，正确利用自己的生活费，他深知金钱的来之不轻易，不乱花钱、不摆排场、不端架子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他十分注重社会实践，努力向上奋进。曾担任赫奥斯健身会所散打教练，丰富社会经历。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不但锻炼了自己，也减轻了家里的负担。另外，他对时间观念性十分重视，安排好工作、学习、读书、锻炼身体及文娱等的时间。最重要的是，他相信：机遇总伴随着有准备的人，因此他时时刻刻进步自己的素质以迎接挑战!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4、工作上：作为经济管理与法学院团总支副书记，他一向恪尽职守、以身作则，自身努力进步的同时帮助学院获得荣誉。2016年参加全区大学生“创青春”创业大赛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中获得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金奖。在2017年5月参加“正大杯”营销实战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挑战赛，获得自治区季军名次，以及泰国游学一周的机会，同时获得了正大集团的免试offer。6月参加了“新道杯”全区ERP沙盘挑战赛，获得三等奖。7月参加互联网+创新创业大赛获得自治区金奖，全国铜奖。12月参加全区大学生微电影大赛参赛作品“爱心奉献，情满人间”获得二等奖。同时培训参加了全区第十期青年马克思主义大学生骨干班，获得国家励志奖学金奖励，获得优秀团干部，三好学生等。他在注重社会实践，努力向上奋进的同时，也为未来成长打下良好基础。2017年7月与伙伴成立甄储农业发展有限公司，担任市场总监一职，同年12月在巴彦淖尔磴口县开了一间稍麦店，进行自主创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0" w:afterAutospacing="0" w:line="5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他深知：共青团作为中国共产党的后备主力军，有着不可替代的作用。作为共青团中的一员，他感觉十分自豪，时刻不忘团员的职责，严格遵守团员的守则，他用心参加团委组织的各项活动，在活动中认真学习和思考，不断进步自己各方面的潜力和素质，争做社会主义事业的合格接班人。透过团组织的悉心培养和自己的努力他取得了一定的成绩，但他认为这点成绩还是远远不够的。在今后的工作中他还需严格要求自己，戒骄戒躁，努力改正自己的缺点，始终保持团组织的先锋模范作用，脚踏实地、用心进取、不断创新、奉献自己，用“为人民服务”的精神鞭策自己在各项工作中取得新的成绩。他觉得这些成绩除自己的付出外，更多的是来自老师对他的信任，同学们对他的支持。他很感激大家给他一个自我完善的机会，让他在大学实现了自我价值。今后他仍会坚守自己的岗位，脚踏实地，在政治上求先进，在学习上求优秀，在活动中求用心，在工作中求创新，认真努力地做好团组织交给的每件事，不辜负团组织和广大师生对他的期望!他相信：勇于拼搏、刻苦努力将伴随他迎接未来新挑战!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5020304"/>
    <w:charset w:val="00"/>
    <w:family w:val="roman"/>
    <w:pitch w:val="default"/>
    <w:sig w:usb0="00000000" w:usb1="00000000" w:usb2="00000008" w:usb3="00000000" w:csb0="000001F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83EA9"/>
    <w:multiLevelType w:val="singleLevel"/>
    <w:tmpl w:val="E6B83EA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12E7A"/>
    <w:rsid w:val="10812E7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2018-03-27T11:07:00Z</dcterms:created>
  <dc:creator>Administrator</dc:creator>
  <cp:lastModifiedBy>Administrator</cp:lastModifiedBy>
  <dcterms:modified xsi:type="dcterms:W3CDTF">2018-03-27T11:57:39Z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