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C70" w:rsidRDefault="00AA2C70">
      <w:pPr>
        <w:ind w:firstLineChars="1290" w:firstLine="3626"/>
        <w:rPr>
          <w:rFonts w:ascii="宋体"/>
          <w:b/>
          <w:sz w:val="28"/>
          <w:szCs w:val="28"/>
        </w:rPr>
      </w:pPr>
    </w:p>
    <w:p w:rsidR="00AA2C70" w:rsidRPr="00E7261E" w:rsidRDefault="00AA2C70">
      <w:pPr>
        <w:jc w:val="center"/>
        <w:rPr>
          <w:rFonts w:ascii="黑体" w:eastAsia="黑体"/>
          <w:b/>
          <w:sz w:val="36"/>
          <w:szCs w:val="36"/>
        </w:rPr>
      </w:pPr>
      <w:r w:rsidRPr="00E7261E">
        <w:rPr>
          <w:rFonts w:ascii="黑体" w:eastAsia="黑体" w:hAnsi="宋体" w:hint="eastAsia"/>
          <w:b/>
          <w:sz w:val="36"/>
          <w:szCs w:val="36"/>
        </w:rPr>
        <w:t>事迹材料</w:t>
      </w:r>
    </w:p>
    <w:p w:rsidR="00AA2C70" w:rsidRDefault="00AA2C70">
      <w:pPr>
        <w:rPr>
          <w:rFonts w:ascii="宋体"/>
          <w:b/>
          <w:sz w:val="28"/>
          <w:szCs w:val="28"/>
        </w:rPr>
      </w:pPr>
    </w:p>
    <w:p w:rsidR="00AA2C70" w:rsidRPr="006B1669" w:rsidRDefault="00AA2C70" w:rsidP="004F1C2B">
      <w:pPr>
        <w:spacing w:line="360" w:lineRule="auto"/>
        <w:ind w:firstLineChars="200" w:firstLine="640"/>
        <w:rPr>
          <w:rFonts w:ascii="仿宋_GB2312" w:eastAsia="仿宋_GB2312"/>
          <w:sz w:val="32"/>
          <w:szCs w:val="32"/>
        </w:rPr>
      </w:pPr>
      <w:bookmarkStart w:id="0" w:name="_GoBack"/>
      <w:r w:rsidRPr="006B1669">
        <w:rPr>
          <w:rFonts w:ascii="仿宋_GB2312" w:eastAsia="仿宋_GB2312" w:hint="eastAsia"/>
          <w:sz w:val="32"/>
          <w:szCs w:val="32"/>
        </w:rPr>
        <w:t>赵蒙徽，女，</w:t>
      </w:r>
      <w:r w:rsidRPr="006B1669">
        <w:rPr>
          <w:rFonts w:ascii="仿宋_GB2312" w:eastAsia="仿宋_GB2312"/>
          <w:sz w:val="32"/>
          <w:szCs w:val="32"/>
        </w:rPr>
        <w:t>22</w:t>
      </w:r>
      <w:r w:rsidRPr="006B1669">
        <w:rPr>
          <w:rFonts w:ascii="仿宋_GB2312" w:eastAsia="仿宋_GB2312" w:hint="eastAsia"/>
          <w:sz w:val="32"/>
          <w:szCs w:val="32"/>
        </w:rPr>
        <w:t>岁，共青团团员。现就读于呼和浩特职业学院铁道学院城市轨道交通运营管理专业一班。</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我作为铁道学院的一员，来到学院以来，勤奋学习，积极进取，用青春、智慧和汗水积极参加铁道学院组织的各项活动。为青年带好头，处处领先，争当铁道青年团员的模范。</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做模范首先要做到先进的思想武装大脑，用积极向上的思想对待学习对待生活。做到思想觉悟高，为人诚实，做人正派，助人为乐，敢于同不良习气做斗争。要有良好的作风和品德，做到遵纪守法，热爱集体，服从安排。</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其次要认真学习，及时完成工作，善于吃苦，能刻苦钻研科学文化知识。要想做有理想的青年，做有作为的团员，就必须从点滴做起，从我做起，从小事做起，平时爱他人，爱集体，吃苦在前，快乐在后，为他人做好榜样，处处树立青年团员的光辉形象，做新时代的优秀模范。</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一、不断加强学习，努力提高自身的综合素质。</w:t>
      </w:r>
      <w:r w:rsidRPr="006B1669">
        <w:rPr>
          <w:rFonts w:ascii="仿宋_GB2312" w:eastAsia="仿宋_GB2312"/>
          <w:sz w:val="32"/>
          <w:szCs w:val="32"/>
        </w:rPr>
        <w:t xml:space="preserve">  </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我积极进取对自己的要求较高，在入学之初的军训中获得“军训标兵”的荣誉称号，为以后我严格要求自己打下基础。进校以来学习从未松懈，在大一的一学年以及大二的第一学期综测排名都是第一，曾获得过三好学生的荣誉称号，国家励志奖学金。并且成功的考过了英语托业桥考试和英语三级的考试。入学以来积极参加学校学生会和班级的团日活动，铁概知识竞赛</w:t>
      </w:r>
      <w:r w:rsidRPr="006B1669">
        <w:rPr>
          <w:rFonts w:ascii="仿宋_GB2312" w:eastAsia="仿宋_GB2312"/>
          <w:sz w:val="32"/>
          <w:szCs w:val="32"/>
        </w:rPr>
        <w:t>,</w:t>
      </w:r>
      <w:r w:rsidRPr="006B1669">
        <w:rPr>
          <w:rFonts w:ascii="仿宋_GB2312" w:eastAsia="仿宋_GB2312" w:hint="eastAsia"/>
          <w:sz w:val="32"/>
          <w:szCs w:val="32"/>
        </w:rPr>
        <w:t>法律知识竞赛和光盘行动等活动。在大一下学期被推选为入党积极分子，在我院的党课培训中认真学习党的相关理论知识，通过老师的讲解，党的思想由感性认识上升为理性认识。</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学习是学生的第一要务，无论做什么事都要加强学习，在学习中进步。我在大一时到新华书店大学城书房勤工俭学，在书中学习到理解到许多东西，在不能行万里路前，就读万卷书。勤工俭学，我觉得这项无形财富可能更使我获益匪浅！平常也会去图书馆阅读些图书，充分利用图书馆资源，阅读其他学科的相关书籍、报刊、杂志</w:t>
      </w:r>
      <w:r w:rsidRPr="006B1669">
        <w:rPr>
          <w:rFonts w:ascii="仿宋_GB2312" w:eastAsia="仿宋_GB2312"/>
          <w:sz w:val="32"/>
          <w:szCs w:val="32"/>
        </w:rPr>
        <w:t>,</w:t>
      </w:r>
      <w:r w:rsidRPr="006B1669">
        <w:rPr>
          <w:rFonts w:ascii="仿宋_GB2312" w:eastAsia="仿宋_GB2312" w:hint="eastAsia"/>
          <w:sz w:val="32"/>
          <w:szCs w:val="32"/>
        </w:rPr>
        <w:t>拓展自我的知识面，不断提高自我的综合素质。书让我的思维更开阔，对事情的理解更深。入学后我便制定了自己的职业生涯规划，有明确的学习目标，认真钻研专业知识，刻苦学习，具备了较强的逻辑思维能力。</w:t>
      </w:r>
      <w:r w:rsidRPr="006B1669">
        <w:rPr>
          <w:rFonts w:eastAsia="仿宋_GB2312"/>
          <w:sz w:val="32"/>
          <w:szCs w:val="32"/>
        </w:rPr>
        <w:t> </w:t>
      </w:r>
      <w:r w:rsidRPr="006B1669">
        <w:rPr>
          <w:rFonts w:ascii="仿宋_GB2312" w:eastAsia="仿宋_GB2312"/>
          <w:sz w:val="32"/>
          <w:szCs w:val="32"/>
        </w:rPr>
        <w:t xml:space="preserve">  </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 xml:space="preserve">二、扎实做好本职工作，主动发挥模范带头作用。　</w:t>
      </w:r>
    </w:p>
    <w:p w:rsidR="00AA2C70" w:rsidRPr="006B1669" w:rsidRDefault="00AA2C70" w:rsidP="00A0583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我在班级担任学习委员在铁道学院担任团总支副书记，在班级里、生活中我积极帮助同学，每当看见同学遇到困难时，总是热心帮助，积极帮他们解决。</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从最开始工作的丈二和尚摸不到头脑，到后面的轻车熟路，这让我感受到了脚踏实地工作背后的充实，体会到了青春赋予的乐趣。有时遇到工作比较忙的时候，我常常牺牲自己的课余时间来认真完成，做到今日事今日毕。工作不光教会了我如何谦虚好学，同时也教会了我认真负责的态度。我对自己的要求较高，因为我肩负着铁道学院团总支的光荣与使命，并且我以一个共青团员的身份严格要求自己，我团结意识较强，自身素质过硬，时时刻刻主动发挥模范带头作用。</w:t>
      </w:r>
      <w:r w:rsidRPr="006B1669">
        <w:rPr>
          <w:rFonts w:eastAsia="仿宋_GB2312"/>
          <w:sz w:val="32"/>
          <w:szCs w:val="32"/>
        </w:rPr>
        <w:t> </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三、积极进取，努力拼搏，夯实自身建设。</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原本假期应该是我们放松，休息的时间。我为让自己得到充分的锻炼，在</w:t>
      </w:r>
      <w:r w:rsidRPr="006B1669">
        <w:rPr>
          <w:rFonts w:ascii="仿宋_GB2312" w:eastAsia="仿宋_GB2312"/>
          <w:sz w:val="32"/>
          <w:szCs w:val="32"/>
        </w:rPr>
        <w:t>2017</w:t>
      </w:r>
      <w:r w:rsidRPr="006B1669">
        <w:rPr>
          <w:rFonts w:ascii="仿宋_GB2312" w:eastAsia="仿宋_GB2312" w:hint="eastAsia"/>
          <w:sz w:val="32"/>
          <w:szCs w:val="32"/>
        </w:rPr>
        <w:t>年暑假被推荐到共青团呼和浩特委员会实习，进入团委工作后，我参加了许多大型的活动，内蒙古自治区</w:t>
      </w:r>
      <w:r w:rsidRPr="006B1669">
        <w:rPr>
          <w:rFonts w:ascii="仿宋_GB2312" w:eastAsia="仿宋_GB2312"/>
          <w:sz w:val="32"/>
          <w:szCs w:val="32"/>
        </w:rPr>
        <w:t>70</w:t>
      </w:r>
      <w:r w:rsidRPr="006B1669">
        <w:rPr>
          <w:rFonts w:ascii="仿宋_GB2312" w:eastAsia="仿宋_GB2312" w:hint="eastAsia"/>
          <w:sz w:val="32"/>
          <w:szCs w:val="32"/>
        </w:rPr>
        <w:t>周年大庆志愿者、金鸡百花电影节前期工作志愿者，还参加了自治区团校的封闭培训学习，顺利拿到团校的结业证书。也参加了市委举办的“共铸诚信</w:t>
      </w:r>
      <w:r w:rsidRPr="006B1669">
        <w:rPr>
          <w:rFonts w:ascii="仿宋_GB2312" w:eastAsia="仿宋_GB2312"/>
          <w:sz w:val="32"/>
          <w:szCs w:val="32"/>
        </w:rPr>
        <w:t xml:space="preserve"> </w:t>
      </w:r>
      <w:r w:rsidRPr="006B1669">
        <w:rPr>
          <w:rFonts w:ascii="仿宋_GB2312" w:eastAsia="仿宋_GB2312" w:hint="eastAsia"/>
          <w:sz w:val="32"/>
          <w:szCs w:val="32"/>
        </w:rPr>
        <w:t>清朗网络</w:t>
      </w:r>
      <w:r w:rsidRPr="006B1669">
        <w:rPr>
          <w:rFonts w:eastAsia="仿宋_GB2312" w:hint="eastAsia"/>
          <w:sz w:val="32"/>
          <w:szCs w:val="32"/>
        </w:rPr>
        <w:t>”</w:t>
      </w:r>
      <w:r w:rsidRPr="006B1669">
        <w:rPr>
          <w:rFonts w:ascii="仿宋_GB2312" w:eastAsia="仿宋_GB2312" w:hint="eastAsia"/>
          <w:sz w:val="32"/>
          <w:szCs w:val="32"/>
        </w:rPr>
        <w:t>座谈会作为呼职院学生代表发言。在</w:t>
      </w:r>
      <w:r w:rsidRPr="006B1669">
        <w:rPr>
          <w:rFonts w:ascii="仿宋_GB2312" w:eastAsia="仿宋_GB2312"/>
          <w:sz w:val="32"/>
          <w:szCs w:val="32"/>
        </w:rPr>
        <w:t>2018</w:t>
      </w:r>
      <w:r w:rsidRPr="006B1669">
        <w:rPr>
          <w:rFonts w:ascii="仿宋_GB2312" w:eastAsia="仿宋_GB2312" w:hint="eastAsia"/>
          <w:sz w:val="32"/>
          <w:szCs w:val="32"/>
        </w:rPr>
        <w:t>年寒假我再次去到团市委学习，参加了“学习十九大</w:t>
      </w:r>
      <w:r w:rsidRPr="006B1669">
        <w:rPr>
          <w:rFonts w:ascii="仿宋_GB2312" w:eastAsia="仿宋_GB2312"/>
          <w:sz w:val="32"/>
          <w:szCs w:val="32"/>
        </w:rPr>
        <w:t xml:space="preserve"> </w:t>
      </w:r>
      <w:r w:rsidRPr="006B1669">
        <w:rPr>
          <w:rFonts w:ascii="仿宋_GB2312" w:eastAsia="仿宋_GB2312" w:hint="eastAsia"/>
          <w:sz w:val="32"/>
          <w:szCs w:val="32"/>
        </w:rPr>
        <w:t>青春走基层”新春送温暖活动，去清水河碓臼沟村送去了米面油。在短短实习工期间，我参与了这么多的活动收获了很多，我对于别人提出的工作意见，虚心听取。能够仔细观察、切身体验、独立思考、综合分析，灵活运用自己的知识解决工作中遇到的困难。在工作中踏实肯干，吃苦耐劳，有创造性，接受新事物较快，涉猎面比较广，能够做到服从指挥，认真敬业，保质保量完成工作任务。做到学与思相结合，学与问相结合，学与行相结合。</w:t>
      </w:r>
      <w:r w:rsidRPr="006B1669">
        <w:rPr>
          <w:rFonts w:eastAsia="仿宋_GB2312" w:hint="eastAsia"/>
          <w:sz w:val="32"/>
          <w:szCs w:val="32"/>
        </w:rPr>
        <w:t>¡</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在学院中我也积极锻炼自己，参加了校园星博客主持人大赛最佳口才奖，也去西校区参加过“爱我国防”大学社主题演讲。也组织开展过“学习《习近平的七年知青岁月》”主题团日活动、“心手相连，守望相助”主题团日活动、“感恩成才励志成长”主题团日活动等。</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四、严于律己，求真务实，树立良好的团干部形象</w:t>
      </w:r>
      <w:r w:rsidRPr="006B1669">
        <w:rPr>
          <w:rFonts w:ascii="仿宋_GB2312" w:eastAsia="仿宋_GB2312"/>
          <w:sz w:val="32"/>
          <w:szCs w:val="32"/>
        </w:rPr>
        <w:br/>
        <w:t xml:space="preserve">    </w:t>
      </w:r>
      <w:r w:rsidRPr="006B1669">
        <w:rPr>
          <w:rFonts w:ascii="仿宋_GB2312" w:eastAsia="仿宋_GB2312" w:hint="eastAsia"/>
          <w:sz w:val="32"/>
          <w:szCs w:val="32"/>
        </w:rPr>
        <w:t>在工作、生活中，我对自己严格要求，始终把耐得平淡、舍得付出、默默无闻作为自己的准则，始终把作风建设的重点放在严谨、细致、扎实、求实、脚踏实地埋头苦干上。服从领导，团结同学，在一年多的工作中，能够做到与同学们密切合作、相互帮助。别人不愿做的事我做，要求别人做到的事，自己首先做到，从不揽功诿过，与人争名利。领导布置的工作总是尽力去做，从不无故推诿。在平时，乐于助人，能够帮助别人解决的问题就尽量解决，工作中对不懂业务的同学也是毫无保留，积极主动地介绍自己的工作经验。对自己不懂的地方，虚心请教，绝不不懂装懂。坚持求真务实，言行一致的作风。</w:t>
      </w:r>
    </w:p>
    <w:p w:rsidR="00AA2C70" w:rsidRPr="006B1669" w:rsidRDefault="00AA2C70" w:rsidP="004F1C2B">
      <w:pPr>
        <w:spacing w:line="360" w:lineRule="auto"/>
        <w:ind w:firstLineChars="200" w:firstLine="640"/>
        <w:rPr>
          <w:rFonts w:ascii="仿宋_GB2312" w:eastAsia="仿宋_GB2312"/>
          <w:sz w:val="32"/>
          <w:szCs w:val="32"/>
        </w:rPr>
      </w:pPr>
      <w:r w:rsidRPr="006B1669">
        <w:rPr>
          <w:rFonts w:ascii="仿宋_GB2312" w:eastAsia="仿宋_GB2312" w:hint="eastAsia"/>
          <w:sz w:val="32"/>
          <w:szCs w:val="32"/>
        </w:rPr>
        <w:t>最后，我身为一名呼和浩特职业学院学生，又是一名团干部，应该具备一种“我青春我奉献”的自豪感和光荣感，因为这样就表示着我意识到青春赋予我的不仅是一种荣耀，更是一份职责。做人是大学里的必修课，自己年轻，还没有资格谈为人，但我还是想讲一下自己的准则，真诚，友善，尊重，同时具有坚毅的心。</w:t>
      </w:r>
    </w:p>
    <w:p w:rsidR="00AA2C70" w:rsidRPr="006B1669" w:rsidRDefault="00AA2C70" w:rsidP="004F1C2B">
      <w:pPr>
        <w:spacing w:line="360" w:lineRule="auto"/>
        <w:ind w:firstLineChars="200" w:firstLine="640"/>
        <w:rPr>
          <w:rFonts w:ascii="仿宋_GB2312" w:eastAsia="仿宋_GB2312"/>
          <w:sz w:val="32"/>
          <w:szCs w:val="32"/>
        </w:rPr>
      </w:pPr>
    </w:p>
    <w:p w:rsidR="00AA2C70" w:rsidRPr="006B1669" w:rsidRDefault="00AA2C70" w:rsidP="004F1C2B">
      <w:pPr>
        <w:spacing w:line="360" w:lineRule="auto"/>
        <w:ind w:firstLineChars="200" w:firstLine="640"/>
        <w:rPr>
          <w:rFonts w:ascii="仿宋_GB2312" w:eastAsia="仿宋_GB2312"/>
          <w:sz w:val="32"/>
          <w:szCs w:val="32"/>
        </w:rPr>
      </w:pPr>
    </w:p>
    <w:p w:rsidR="00AA2C70" w:rsidRPr="006B1669" w:rsidRDefault="00AA2C70" w:rsidP="00A0583B">
      <w:pPr>
        <w:spacing w:line="360" w:lineRule="auto"/>
        <w:ind w:firstLineChars="200" w:firstLine="640"/>
        <w:jc w:val="center"/>
        <w:rPr>
          <w:rFonts w:ascii="仿宋_GB2312" w:eastAsia="仿宋_GB2312"/>
          <w:sz w:val="32"/>
          <w:szCs w:val="32"/>
        </w:rPr>
      </w:pPr>
      <w:r w:rsidRPr="006B1669">
        <w:rPr>
          <w:rFonts w:ascii="仿宋_GB2312" w:eastAsia="仿宋_GB2312" w:hint="eastAsia"/>
          <w:sz w:val="32"/>
          <w:szCs w:val="32"/>
        </w:rPr>
        <w:t>铁道学院</w:t>
      </w:r>
    </w:p>
    <w:p w:rsidR="00AA2C70" w:rsidRPr="006B1669" w:rsidRDefault="00AA2C70" w:rsidP="00A0583B">
      <w:pPr>
        <w:spacing w:line="360" w:lineRule="auto"/>
        <w:ind w:firstLineChars="200" w:firstLine="640"/>
        <w:jc w:val="center"/>
        <w:rPr>
          <w:rFonts w:ascii="仿宋_GB2312" w:eastAsia="仿宋_GB2312"/>
          <w:sz w:val="32"/>
          <w:szCs w:val="32"/>
        </w:rPr>
      </w:pPr>
      <w:r w:rsidRPr="006B1669">
        <w:rPr>
          <w:rFonts w:ascii="仿宋_GB2312" w:eastAsia="仿宋_GB2312" w:hint="eastAsia"/>
          <w:sz w:val="32"/>
          <w:szCs w:val="32"/>
        </w:rPr>
        <w:t>赵蒙徽</w:t>
      </w:r>
    </w:p>
    <w:p w:rsidR="00AA2C70" w:rsidRPr="006B1669" w:rsidRDefault="00AA2C70">
      <w:pPr>
        <w:ind w:firstLineChars="200" w:firstLine="600"/>
        <w:rPr>
          <w:rFonts w:ascii="楷体" w:eastAsia="楷体" w:hAnsi="楷体" w:cs="楷体"/>
          <w:sz w:val="30"/>
          <w:szCs w:val="30"/>
          <w:shd w:val="clear" w:color="auto" w:fill="FFFFFF"/>
        </w:rPr>
      </w:pPr>
    </w:p>
    <w:sectPr w:rsidR="00AA2C70" w:rsidRPr="006B1669" w:rsidSect="00AA2C7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C70" w:rsidRDefault="00AA2C70">
      <w:r>
        <w:separator/>
      </w:r>
    </w:p>
  </w:endnote>
  <w:endnote w:type="continuationSeparator" w:id="0">
    <w:p w:rsidR="00AA2C70" w:rsidRDefault="00AA2C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70" w:rsidRDefault="00AA2C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70" w:rsidRDefault="00AA2C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70" w:rsidRDefault="00AA2C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C70" w:rsidRDefault="00AA2C70">
      <w:r>
        <w:separator/>
      </w:r>
    </w:p>
  </w:footnote>
  <w:footnote w:type="continuationSeparator" w:id="0">
    <w:p w:rsidR="00AA2C70" w:rsidRDefault="00AA2C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70" w:rsidRDefault="00AA2C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70" w:rsidRDefault="00AA2C70" w:rsidP="0031059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70" w:rsidRDefault="00AA2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0130EF"/>
    <w:multiLevelType w:val="singleLevel"/>
    <w:tmpl w:val="8C0130EF"/>
    <w:lvl w:ilvl="0">
      <w:start w:val="1"/>
      <w:numFmt w:val="chineseCounting"/>
      <w:suff w:val="space"/>
      <w:lvlText w:val="%1、"/>
      <w:lvlJc w:val="left"/>
      <w:pPr>
        <w:ind w:left="160"/>
      </w:pPr>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FA7E07"/>
    <w:rsid w:val="00310592"/>
    <w:rsid w:val="004F1C2B"/>
    <w:rsid w:val="006B1669"/>
    <w:rsid w:val="008F1897"/>
    <w:rsid w:val="00A0583B"/>
    <w:rsid w:val="00AA2C70"/>
    <w:rsid w:val="00B746A5"/>
    <w:rsid w:val="00D624EE"/>
    <w:rsid w:val="00E7261E"/>
    <w:rsid w:val="014A1BD8"/>
    <w:rsid w:val="06DF4D8C"/>
    <w:rsid w:val="0B4F0A16"/>
    <w:rsid w:val="13002A70"/>
    <w:rsid w:val="2FFA7E07"/>
    <w:rsid w:val="363D4FF9"/>
    <w:rsid w:val="5D6C7DB1"/>
    <w:rsid w:val="6D535020"/>
    <w:rsid w:val="6E7345DE"/>
    <w:rsid w:val="707F44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4E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624EE"/>
    <w:pPr>
      <w:spacing w:beforeAutospacing="1" w:afterAutospacing="1"/>
      <w:jc w:val="left"/>
    </w:pPr>
    <w:rPr>
      <w:kern w:val="0"/>
      <w:sz w:val="24"/>
    </w:rPr>
  </w:style>
  <w:style w:type="paragraph" w:styleId="Header">
    <w:name w:val="header"/>
    <w:basedOn w:val="Normal"/>
    <w:link w:val="HeaderChar"/>
    <w:uiPriority w:val="99"/>
    <w:rsid w:val="0031059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B846A0"/>
    <w:rPr>
      <w:sz w:val="18"/>
      <w:szCs w:val="18"/>
    </w:rPr>
  </w:style>
  <w:style w:type="paragraph" w:styleId="Footer">
    <w:name w:val="footer"/>
    <w:basedOn w:val="Normal"/>
    <w:link w:val="FooterChar"/>
    <w:uiPriority w:val="99"/>
    <w:rsid w:val="0031059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846A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5</TotalTime>
  <Pages>5</Pages>
  <Words>321</Words>
  <Characters>1832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8</cp:revision>
  <cp:lastPrinted>2018-03-30T01:18:00Z</cp:lastPrinted>
  <dcterms:created xsi:type="dcterms:W3CDTF">2018-03-28T10:53:00Z</dcterms:created>
  <dcterms:modified xsi:type="dcterms:W3CDTF">2018-04-08T03:32:00Z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