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BEC" w:rsidRDefault="002F4BEC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事迹材料</w:t>
      </w:r>
    </w:p>
    <w:p w:rsidR="002F4BEC" w:rsidRDefault="002F4BEC"/>
    <w:p w:rsidR="002F4BEC" w:rsidRDefault="002F4BEC">
      <w:pPr>
        <w:spacing w:line="360" w:lineRule="auto"/>
        <w:ind w:firstLineChars="200" w:firstLine="420"/>
        <w:rPr>
          <w:rFonts w:ascii="仿宋" w:eastAsia="仿宋" w:hAnsi="仿宋" w:cs="仿宋"/>
          <w:sz w:val="30"/>
          <w:szCs w:val="30"/>
        </w:rPr>
      </w:pPr>
      <w:r>
        <w:rPr>
          <w:rFonts w:hint="eastAsia"/>
        </w:rPr>
        <w:t xml:space="preserve">　</w:t>
      </w:r>
      <w:r>
        <w:rPr>
          <w:rFonts w:ascii="仿宋" w:eastAsia="仿宋" w:hAnsi="仿宋" w:cs="仿宋" w:hint="eastAsia"/>
          <w:sz w:val="30"/>
          <w:szCs w:val="30"/>
        </w:rPr>
        <w:t>华鑫</w:t>
      </w:r>
      <w:r>
        <w:rPr>
          <w:rFonts w:ascii="仿宋" w:eastAsia="仿宋" w:hAnsi="仿宋" w:cs="仿宋"/>
          <w:sz w:val="30"/>
          <w:szCs w:val="30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>男</w:t>
      </w:r>
      <w:r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汉族　呼和浩特职业学院学院计算机信息安全管理专业</w:t>
      </w:r>
      <w:r>
        <w:rPr>
          <w:rFonts w:ascii="仿宋" w:eastAsia="仿宋" w:hAnsi="仿宋" w:cs="仿宋"/>
          <w:sz w:val="30"/>
          <w:szCs w:val="30"/>
        </w:rPr>
        <w:t>1</w:t>
      </w:r>
      <w:r>
        <w:rPr>
          <w:rFonts w:ascii="仿宋" w:eastAsia="仿宋" w:hAnsi="仿宋" w:cs="仿宋" w:hint="eastAsia"/>
          <w:sz w:val="30"/>
          <w:szCs w:val="30"/>
        </w:rPr>
        <w:t>班。曾先后担任计算机信息学院团委实践部干事、信息安全班班长、</w:t>
      </w:r>
      <w:r>
        <w:rPr>
          <w:rFonts w:ascii="仿宋" w:eastAsia="仿宋" w:hAnsi="仿宋" w:cs="仿宋"/>
          <w:sz w:val="30"/>
          <w:szCs w:val="30"/>
        </w:rPr>
        <w:t>16</w:t>
      </w:r>
      <w:r>
        <w:rPr>
          <w:rFonts w:ascii="仿宋" w:eastAsia="仿宋" w:hAnsi="仿宋" w:cs="仿宋" w:hint="eastAsia"/>
          <w:sz w:val="30"/>
          <w:szCs w:val="30"/>
        </w:rPr>
        <w:t>级计算机信息学院学生会副主席、计算机信息学院计算机社团社长。大学期间，曾先后获得国家励志奖学金，国家助学金、校级优秀团干部、模范团干、在学校期间通过个人努力，获得社会认可成为网易云音乐人。迎新工作先进个人等荣誉称号。</w:t>
      </w:r>
    </w:p>
    <w:p w:rsidR="002F4BEC" w:rsidRDefault="002F4BEC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bookmarkStart w:id="0" w:name="_GoBack"/>
      <w:bookmarkEnd w:id="0"/>
      <w:r>
        <w:rPr>
          <w:rFonts w:ascii="仿宋" w:eastAsia="仿宋" w:hAnsi="仿宋" w:cs="仿宋" w:hint="eastAsia"/>
          <w:sz w:val="30"/>
          <w:szCs w:val="30"/>
        </w:rPr>
        <w:t>自入校以来各方面表现突出，政治上具有坚定正确的政治方向，坚持党的基本路线、基本纲领。严格要求自我，思想进步。善于学习和吸收新知识，热爱所学专业，勤奋学习，成绩优异。尊敬师长，友爱同学，关心群众，乐于助人，具有优良的道德品质和良好的礼貌行为，模范遵守和执行学生行为准则和学校有关规章制度，在同学中享有较高威信。兴趣广泛，爱好音乐、体育、演讲等。多次组织并参加各种体育锻炼和文娱活动，在丰富自我的同时，也为活跃校园文化生活、丰富广大同学课余生活做出了很大的努力。作为学生干部，善于思考、认真踏实，在组织校内外活动时，能以身作则，体现了良好的组织管理协调潜力，并具有较强的社会实践潜力。</w:t>
      </w:r>
    </w:p>
    <w:p w:rsidR="002F4BEC" w:rsidRDefault="002F4BEC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一、思想政治</w:t>
      </w:r>
    </w:p>
    <w:p w:rsidR="002F4BEC" w:rsidRDefault="002F4BEC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自觉遵守法律法规及各种规章制度，拥护中国共产党的领导，平时认真学习马列主义、毛泽东思想、邓小平理论和三个代表重要思想及科学发展观，认真学习党的十九大精神，加强对党性的认识，提升自我在思想高度。在大一上学期被推选为入党积极分子，在我院的党课培训中认真学习党的相关理论知识，再经过党校老师的讲解，我的入党思想由感性认识上升为理性认识。通过交流学习，进一步端正了入党动机，思想觉悟有很大提高，加强了党性修养，在党课考试中取得优秀的成绩。时刻牢记要持续自身的先进性，并且在各个方面都严格要求自我，在思想行动上为同学们树立一个良好的榜样，虚心求教，理解同学监督。并且坚持认真学习国家政策，掌握国内外重大时事动态，具有一名大学生应有的职责感。</w:t>
      </w:r>
    </w:p>
    <w:p w:rsidR="002F4BEC" w:rsidRDefault="002F4BEC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二、学习方面</w:t>
      </w:r>
    </w:p>
    <w:p w:rsidR="002F4BEC" w:rsidRDefault="002F4BEC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平时勤奋刻苦，坚持晨读，热爱钻研，并注重与同学们不断交流学习。其所在的班级学风优良，学习气氛浓厚，并获得我校先进班集体的称号，所在宿舍被评为我校标兵宿舍。为全系同学作出了表率。在历次考试中均列班级前矛，入校以来多次获得学院奖学金。</w:t>
      </w:r>
      <w:r>
        <w:rPr>
          <w:rFonts w:ascii="仿宋" w:eastAsia="仿宋" w:hAnsi="仿宋" w:cs="仿宋"/>
          <w:sz w:val="30"/>
          <w:szCs w:val="30"/>
        </w:rPr>
        <w:t>2017</w:t>
      </w:r>
      <w:r>
        <w:rPr>
          <w:rFonts w:ascii="仿宋" w:eastAsia="仿宋" w:hAnsi="仿宋" w:cs="仿宋" w:hint="eastAsia"/>
          <w:sz w:val="30"/>
          <w:szCs w:val="30"/>
        </w:rPr>
        <w:t>年</w:t>
      </w:r>
      <w:r>
        <w:rPr>
          <w:rFonts w:ascii="仿宋" w:eastAsia="仿宋" w:hAnsi="仿宋" w:cs="仿宋"/>
          <w:sz w:val="30"/>
          <w:szCs w:val="30"/>
        </w:rPr>
        <w:t>3</w:t>
      </w:r>
      <w:r>
        <w:rPr>
          <w:rFonts w:ascii="仿宋" w:eastAsia="仿宋" w:hAnsi="仿宋" w:cs="仿宋" w:hint="eastAsia"/>
          <w:sz w:val="30"/>
          <w:szCs w:val="30"/>
        </w:rPr>
        <w:t>月顺利通过大学英语四级考试，在学习好本专业课程的同时，还辅修工商管理专业课程，经过两年的学习，拿到辅修结业证书，增强了自身的文化基础和社会竞争力。此外，还充分利用图书馆资源，阅读其他学科的相关书籍、报刊、杂志，他还经常参加科技、人文、社科等方面的讲座，拓展自我的知识面，不断提高自我的综合素质。</w:t>
      </w:r>
    </w:p>
    <w:p w:rsidR="002F4BEC" w:rsidRDefault="002F4BEC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三、工作方面</w:t>
      </w:r>
    </w:p>
    <w:p w:rsidR="002F4BEC" w:rsidRDefault="002F4BEC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工作上，在大一大二的两年中，表现突出，在</w:t>
      </w:r>
      <w:r>
        <w:rPr>
          <w:rFonts w:ascii="仿宋" w:eastAsia="仿宋" w:hAnsi="仿宋" w:cs="仿宋"/>
          <w:sz w:val="30"/>
          <w:szCs w:val="30"/>
        </w:rPr>
        <w:t>2017</w:t>
      </w:r>
      <w:r>
        <w:rPr>
          <w:rFonts w:ascii="仿宋" w:eastAsia="仿宋" w:hAnsi="仿宋" w:cs="仿宋" w:hint="eastAsia"/>
          <w:sz w:val="30"/>
          <w:szCs w:val="30"/>
        </w:rPr>
        <w:t>年学院公开竞选之中表现出众，脱颖而出，走上副主席的工作岗位。上任伊始，进行了大胆的人事改革和制度建设，使学生干部队伍工作有序，纪律严明，学生会呈现出良好发展势头。工作中勤勤恳恳，兢兢业业，充分发挥作为学生干部的优势，及时将同学的最新思想动态反馈给学校，当好老师和同学之间沟通的桥梁。协同全体工作人员本着明德修身</w:t>
      </w:r>
      <w:r>
        <w:rPr>
          <w:rFonts w:ascii="仿宋" w:eastAsia="仿宋" w:hAnsi="仿宋" w:cs="仿宋"/>
          <w:sz w:val="30"/>
          <w:szCs w:val="30"/>
        </w:rPr>
        <w:t xml:space="preserve"> </w:t>
      </w:r>
      <w:r>
        <w:rPr>
          <w:rFonts w:ascii="仿宋" w:eastAsia="仿宋" w:hAnsi="仿宋" w:cs="仿宋" w:hint="eastAsia"/>
          <w:sz w:val="30"/>
          <w:szCs w:val="30"/>
        </w:rPr>
        <w:t>格物致知的校训，围绕从同学中来，到同学中去的工作方针，以全心全意服务于全校广大师生为根本宗旨，以丰富校园文化生活为己任，用心开展丰富多彩的校园文化活动和社会实践活动，组织学生会上传学生心声，下达学院精神，真正做到为广大同学服务，并且一向在各方面都严格要求自己，时时处处注意自身的形象，不断加强相关业务的学习，并不断总结工作中的经验，能用发展的眼光解决实际中的问题，能认真完成老师交付的各项工作，并勇于创新，开阔思维，争取在平凡的工作中做出不平凡的成绩。</w:t>
      </w:r>
    </w:p>
    <w:p w:rsidR="002F4BEC" w:rsidRDefault="002F4BEC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几年来，在老师的指导下及同学的关心帮助茁壮成长，各项能力得到显著提升，在系内组织了女生节趣味活动、元旦晚会、迎新生晚会、篮球赛、足球赛、排球赛等，得到老师同学一致好评，所在班级获得我校先进班集体的荣誉，并获</w:t>
      </w:r>
      <w:r>
        <w:rPr>
          <w:rFonts w:ascii="仿宋" w:eastAsia="仿宋" w:hAnsi="仿宋" w:cs="仿宋"/>
          <w:sz w:val="30"/>
          <w:szCs w:val="30"/>
        </w:rPr>
        <w:t>2017</w:t>
      </w:r>
      <w:r>
        <w:rPr>
          <w:rFonts w:ascii="仿宋" w:eastAsia="仿宋" w:hAnsi="仿宋" w:cs="仿宋" w:hint="eastAsia"/>
          <w:sz w:val="30"/>
          <w:szCs w:val="30"/>
        </w:rPr>
        <w:t>年迎新工作先进个人称号。在带领团组织团结奋进，用心开展各种富有内涵和社会好处的活动，如讲诚信话剧比赛活动、廉政问题讨论会等，营造了有特色的团组织活动。</w:t>
      </w:r>
    </w:p>
    <w:p w:rsidR="002F4BEC" w:rsidRDefault="002F4BEC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四、生活方面</w:t>
      </w:r>
    </w:p>
    <w:p w:rsidR="002F4BEC" w:rsidRDefault="002F4BEC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生活中该生性格开朗，朴素节俭，品德端正，崇尚科学，有爱心，用心参加义务献血等志愿活动，在寝室，身为宿舍长，又是院系学生干部，他带头做好宿舍的卫生工作，杜绝一切不良的生活作风，他主动关心同学，帮忙同学解决问题。平时与同学们相处融洽，善于和同学沟通，也乐于帮忙同学，在生活中建立了良好的人际关系，获得了大家的尊重和支持。拥有积极向上的生活态度和广泛的兴趣爱好，经常参与一些社会活动，为学院和班级争得荣誉。</w:t>
      </w:r>
    </w:p>
    <w:p w:rsidR="002F4BEC" w:rsidRDefault="002F4BEC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五、实践方面</w:t>
      </w:r>
    </w:p>
    <w:p w:rsidR="002F4BEC" w:rsidRDefault="002F4BEC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为提高自身社会实践潜力，做到全面发展，每年寒暑假，该生都用心参与社会实践，在长期的社会实践中，详细了解当代大学生就业状况以及亲身体验社会生活，拓宽自我的视野，为将来踏入社会积累经验。</w:t>
      </w:r>
      <w:r>
        <w:rPr>
          <w:rFonts w:ascii="仿宋" w:eastAsia="仿宋" w:hAnsi="仿宋" w:cs="仿宋"/>
          <w:sz w:val="30"/>
          <w:szCs w:val="30"/>
        </w:rPr>
        <w:t>2017</w:t>
      </w:r>
      <w:r>
        <w:rPr>
          <w:rFonts w:ascii="仿宋" w:eastAsia="仿宋" w:hAnsi="仿宋" w:cs="仿宋" w:hint="eastAsia"/>
          <w:sz w:val="30"/>
          <w:szCs w:val="30"/>
        </w:rPr>
        <w:t>年暑假期间，他到济南博赛厂进行了个人社会实习，通过这次实习，他更加认识到了学好专业知识、理论联系实践的重要性，在社会实践期间，他虚心请教，认真学习，理论联系实践，用心将所学专业知识应用到实际工作之中，得到了实践单位的领导及同事的一致好评。同时用心参加了我校暑期三下乡重点团队，从事支教和新农村政策宣传活动。实践期间，再苦再累他都毫无怨言，鉴于其出色的表现，获得优秀社会实践个人荣誉称号。此外，爱好广泛的他还用心参加各项文体活动，曾担任元旦晚会和迎新晚会主持人并参与晚会演出，参加演讲比赛、英语竞赛，参加吉他协会和手工制作协会等，他力图在不一样的领域锻炼自我，全面提高自身综合素质，为将来服务社会做全面准备。</w:t>
      </w:r>
    </w:p>
    <w:p w:rsidR="002F4BEC" w:rsidRDefault="002F4BEC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三年多的大学生活，该生不断努力进取，在思想、学习、工作、实践等方面都取得了丰硕的成果。虽然取得了很大的进步，但他仍能正视和克服自我的缺点，应对将来要踏入的社会，他立志不断地更新自我，不断地给自我充电，争取在激烈的社会竞争中不断取得进步和成功，为社会做出自我最大的贡献，做一名有益于人民、有益于社会的人</w:t>
      </w:r>
      <w:r>
        <w:rPr>
          <w:rFonts w:ascii="仿宋" w:eastAsia="仿宋" w:hAnsi="仿宋" w:cs="仿宋"/>
          <w:sz w:val="30"/>
          <w:szCs w:val="30"/>
        </w:rPr>
        <w:t>!</w:t>
      </w:r>
    </w:p>
    <w:p w:rsidR="002F4BEC" w:rsidRDefault="002F4BEC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2F4BEC" w:rsidRDefault="002F4BEC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2F4BEC" w:rsidRDefault="002F4BEC" w:rsidP="009D5DE5">
      <w:pPr>
        <w:spacing w:line="360" w:lineRule="auto"/>
        <w:ind w:firstLineChars="200" w:firstLine="600"/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计算机信息学院</w:t>
      </w:r>
    </w:p>
    <w:p w:rsidR="002F4BEC" w:rsidRDefault="002F4BEC" w:rsidP="009D5DE5">
      <w:pPr>
        <w:spacing w:line="360" w:lineRule="auto"/>
        <w:ind w:firstLineChars="200" w:firstLine="600"/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华鑫</w:t>
      </w:r>
    </w:p>
    <w:p w:rsidR="002F4BEC" w:rsidRDefault="002F4BEC">
      <w:pPr>
        <w:spacing w:line="36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　　</w:t>
      </w:r>
    </w:p>
    <w:sectPr w:rsidR="002F4BEC" w:rsidSect="000E1DD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BEC" w:rsidRDefault="002F4BEC">
      <w:r>
        <w:separator/>
      </w:r>
    </w:p>
  </w:endnote>
  <w:endnote w:type="continuationSeparator" w:id="0">
    <w:p w:rsidR="002F4BEC" w:rsidRDefault="002F4B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BEC" w:rsidRDefault="002F4BE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BEC" w:rsidRDefault="002F4BE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BEC" w:rsidRDefault="002F4B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BEC" w:rsidRDefault="002F4BEC">
      <w:r>
        <w:separator/>
      </w:r>
    </w:p>
  </w:footnote>
  <w:footnote w:type="continuationSeparator" w:id="0">
    <w:p w:rsidR="002F4BEC" w:rsidRDefault="002F4B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BEC" w:rsidRDefault="002F4BE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BEC" w:rsidRDefault="002F4BEC" w:rsidP="00985046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4BEC" w:rsidRDefault="002F4BE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5DEE"/>
    <w:rsid w:val="000E1DDC"/>
    <w:rsid w:val="00124E94"/>
    <w:rsid w:val="002D00D1"/>
    <w:rsid w:val="002F4BEC"/>
    <w:rsid w:val="003D0502"/>
    <w:rsid w:val="00575DEE"/>
    <w:rsid w:val="00585184"/>
    <w:rsid w:val="007E613A"/>
    <w:rsid w:val="00873CEF"/>
    <w:rsid w:val="00985046"/>
    <w:rsid w:val="009D5DE5"/>
    <w:rsid w:val="00A93BED"/>
    <w:rsid w:val="00B50AED"/>
    <w:rsid w:val="00B63EE7"/>
    <w:rsid w:val="00D647A2"/>
    <w:rsid w:val="00FC4966"/>
    <w:rsid w:val="2A7E1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DD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00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D00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5</Pages>
  <Words>365</Words>
  <Characters>2083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微软用户</cp:lastModifiedBy>
  <cp:revision>4</cp:revision>
  <dcterms:created xsi:type="dcterms:W3CDTF">2018-04-04T03:08:00Z</dcterms:created>
  <dcterms:modified xsi:type="dcterms:W3CDTF">2018-04-08T03:37:00Z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